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27FE" w:rsidRPr="00501616" w:rsidRDefault="00D227FE" w:rsidP="00D8468D">
      <w:pPr>
        <w:jc w:val="center"/>
        <w:rPr>
          <w:sz w:val="28"/>
          <w:szCs w:val="28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43.95pt;margin-top:-3.6pt;width:35.45pt;height:52.45pt;z-index:251658240">
            <v:imagedata r:id="rId4" o:title=""/>
          </v:shape>
          <o:OLEObject Type="Embed" ProgID="PBrush" ShapeID="_x0000_s1026" DrawAspect="Content" ObjectID="_1371309048" r:id="rId5"/>
        </w:pict>
      </w:r>
      <w:r w:rsidRPr="00501616">
        <w:rPr>
          <w:sz w:val="28"/>
          <w:szCs w:val="28"/>
        </w:rPr>
        <w:t>UNIVERSITE ABDELHAMID IBN BADIS DE MOSTAGANEM</w:t>
      </w:r>
    </w:p>
    <w:p w:rsidR="00D227FE" w:rsidRPr="00501616" w:rsidRDefault="00D227FE" w:rsidP="00D8468D">
      <w:pPr>
        <w:jc w:val="center"/>
        <w:rPr>
          <w:sz w:val="28"/>
          <w:szCs w:val="28"/>
        </w:rPr>
      </w:pPr>
      <w:r w:rsidRPr="00501616">
        <w:rPr>
          <w:sz w:val="28"/>
          <w:szCs w:val="28"/>
        </w:rPr>
        <w:t xml:space="preserve">FACULTE DES SCIENCES ET DE </w:t>
      </w:r>
      <w:smartTag w:uri="urn:schemas-microsoft-com:office:smarttags" w:element="PersonName">
        <w:smartTagPr>
          <w:attr w:name="ProductID" w:val="LA TECHNOLOGIE"/>
        </w:smartTagPr>
        <w:r w:rsidRPr="00501616">
          <w:rPr>
            <w:sz w:val="28"/>
            <w:szCs w:val="28"/>
          </w:rPr>
          <w:t>LA TECHNOLOGIE</w:t>
        </w:r>
      </w:smartTag>
    </w:p>
    <w:p w:rsidR="00D227FE" w:rsidRPr="00501616" w:rsidRDefault="00D227FE" w:rsidP="00D8468D">
      <w:pPr>
        <w:jc w:val="center"/>
        <w:rPr>
          <w:sz w:val="28"/>
          <w:szCs w:val="28"/>
        </w:rPr>
      </w:pPr>
      <w:r w:rsidRPr="00501616">
        <w:rPr>
          <w:sz w:val="28"/>
          <w:szCs w:val="28"/>
        </w:rPr>
        <w:t>DEPARTEMENT D’ARCHITECTURE</w:t>
      </w:r>
    </w:p>
    <w:p w:rsidR="00D227FE" w:rsidRDefault="00D227FE" w:rsidP="00D8468D">
      <w:pPr>
        <w:ind w:left="-851"/>
        <w:rPr>
          <w:sz w:val="16"/>
          <w:szCs w:val="16"/>
        </w:rPr>
      </w:pPr>
      <w:r>
        <w:rPr>
          <w:sz w:val="16"/>
          <w:szCs w:val="16"/>
        </w:rPr>
        <w:t>UMAB</w:t>
      </w:r>
    </w:p>
    <w:p w:rsidR="00D227FE" w:rsidRPr="00501616" w:rsidRDefault="00D227FE" w:rsidP="00D8468D">
      <w:pPr>
        <w:ind w:left="-851"/>
        <w:rPr>
          <w:sz w:val="16"/>
          <w:szCs w:val="16"/>
        </w:rPr>
      </w:pPr>
      <w:r w:rsidRPr="00501616">
        <w:rPr>
          <w:sz w:val="16"/>
          <w:szCs w:val="16"/>
        </w:rPr>
        <w:t>Université Mostaganem</w:t>
      </w:r>
    </w:p>
    <w:p w:rsidR="00D227FE" w:rsidRDefault="00D227FE" w:rsidP="00D8468D">
      <w:pPr>
        <w:ind w:left="-851"/>
        <w:rPr>
          <w:sz w:val="16"/>
          <w:szCs w:val="16"/>
        </w:rPr>
      </w:pPr>
      <w:r w:rsidRPr="00501616">
        <w:rPr>
          <w:sz w:val="16"/>
          <w:szCs w:val="16"/>
        </w:rPr>
        <w:t>Abdelhamid Ibn Badis</w:t>
      </w:r>
    </w:p>
    <w:p w:rsidR="00D227FE" w:rsidRPr="00501616" w:rsidRDefault="00D227FE" w:rsidP="00D8468D">
      <w:pPr>
        <w:jc w:val="right"/>
      </w:pPr>
      <w:r w:rsidRPr="00501616">
        <w:t xml:space="preserve">N° D’ORDRE ………../2011 </w:t>
      </w:r>
    </w:p>
    <w:p w:rsidR="00D227FE" w:rsidRDefault="00D227FE" w:rsidP="00D8468D">
      <w:pPr>
        <w:rPr>
          <w:sz w:val="16"/>
          <w:szCs w:val="16"/>
        </w:rPr>
      </w:pPr>
    </w:p>
    <w:p w:rsidR="00D227FE" w:rsidRDefault="00D227FE" w:rsidP="00D8468D">
      <w:pPr>
        <w:rPr>
          <w:sz w:val="16"/>
          <w:szCs w:val="16"/>
        </w:rPr>
      </w:pPr>
    </w:p>
    <w:p w:rsidR="00D227FE" w:rsidRDefault="00D227FE" w:rsidP="00D8468D">
      <w:pPr>
        <w:rPr>
          <w:sz w:val="16"/>
          <w:szCs w:val="16"/>
        </w:rPr>
      </w:pPr>
    </w:p>
    <w:p w:rsidR="00D227FE" w:rsidRDefault="00D227FE" w:rsidP="00D8468D">
      <w:pPr>
        <w:rPr>
          <w:sz w:val="16"/>
          <w:szCs w:val="16"/>
        </w:rPr>
      </w:pPr>
    </w:p>
    <w:p w:rsidR="00D227FE" w:rsidRPr="003D6A03" w:rsidRDefault="00D227FE" w:rsidP="00D8468D">
      <w:pPr>
        <w:jc w:val="center"/>
        <w:rPr>
          <w:b/>
          <w:sz w:val="32"/>
          <w:szCs w:val="32"/>
        </w:rPr>
      </w:pPr>
      <w:r w:rsidRPr="003D6A03">
        <w:rPr>
          <w:b/>
          <w:sz w:val="32"/>
          <w:szCs w:val="32"/>
        </w:rPr>
        <w:t>MEMOIRE</w:t>
      </w:r>
    </w:p>
    <w:p w:rsidR="00D227FE" w:rsidRDefault="00D227FE" w:rsidP="00D8468D">
      <w:pPr>
        <w:jc w:val="center"/>
      </w:pPr>
    </w:p>
    <w:p w:rsidR="00D227FE" w:rsidRDefault="00D227FE" w:rsidP="00D8468D">
      <w:pPr>
        <w:jc w:val="center"/>
      </w:pPr>
    </w:p>
    <w:p w:rsidR="00D227FE" w:rsidRPr="003D6A03" w:rsidRDefault="00D227FE" w:rsidP="00D8468D">
      <w:pPr>
        <w:spacing w:line="360" w:lineRule="auto"/>
        <w:jc w:val="center"/>
      </w:pPr>
      <w:r w:rsidRPr="003D6A03">
        <w:t>PRESENTE POUR OBTENIR</w:t>
      </w:r>
    </w:p>
    <w:p w:rsidR="00D227FE" w:rsidRPr="003D6A03" w:rsidRDefault="00D227FE" w:rsidP="00D8468D">
      <w:pPr>
        <w:spacing w:line="360" w:lineRule="auto"/>
        <w:jc w:val="center"/>
      </w:pPr>
      <w:r w:rsidRPr="003D6A03">
        <w:t>LE DIPLOME DE MAGISTER</w:t>
      </w:r>
    </w:p>
    <w:p w:rsidR="00D227FE" w:rsidRPr="003D6A03" w:rsidRDefault="00D227FE" w:rsidP="00D8468D">
      <w:pPr>
        <w:spacing w:line="360" w:lineRule="auto"/>
        <w:jc w:val="center"/>
      </w:pPr>
      <w:r w:rsidRPr="003D6A03">
        <w:t>SPECIALITE : ARCHITECTURE</w:t>
      </w:r>
    </w:p>
    <w:p w:rsidR="00D227FE" w:rsidRPr="003D6A03" w:rsidRDefault="00D227FE" w:rsidP="00D8468D">
      <w:pPr>
        <w:spacing w:line="360" w:lineRule="auto"/>
        <w:jc w:val="center"/>
      </w:pPr>
      <w:r w:rsidRPr="003D6A03">
        <w:t>OPTION : BATIMENTS ET TERRITOIRES DURABLE</w:t>
      </w:r>
      <w:r>
        <w:t>S</w:t>
      </w:r>
    </w:p>
    <w:p w:rsidR="00D227FE" w:rsidRDefault="00D227FE" w:rsidP="00D8468D">
      <w:pPr>
        <w:rPr>
          <w:sz w:val="16"/>
          <w:szCs w:val="16"/>
        </w:rPr>
      </w:pPr>
    </w:p>
    <w:p w:rsidR="00D227FE" w:rsidRDefault="00D227FE" w:rsidP="00D8468D">
      <w:pPr>
        <w:rPr>
          <w:sz w:val="16"/>
          <w:szCs w:val="16"/>
        </w:rPr>
      </w:pPr>
    </w:p>
    <w:p w:rsidR="00D227FE" w:rsidRDefault="00D227FE" w:rsidP="00D8468D">
      <w:pPr>
        <w:rPr>
          <w:sz w:val="16"/>
          <w:szCs w:val="16"/>
        </w:rPr>
      </w:pPr>
    </w:p>
    <w:p w:rsidR="00D227FE" w:rsidRDefault="00D227FE" w:rsidP="00D8468D">
      <w:pPr>
        <w:rPr>
          <w:sz w:val="16"/>
          <w:szCs w:val="16"/>
        </w:rPr>
      </w:pPr>
    </w:p>
    <w:p w:rsidR="00D227FE" w:rsidRDefault="00D227FE" w:rsidP="00D8468D">
      <w:pPr>
        <w:rPr>
          <w:sz w:val="16"/>
          <w:szCs w:val="16"/>
        </w:rPr>
      </w:pPr>
    </w:p>
    <w:p w:rsidR="00D227FE" w:rsidRPr="003D6A03" w:rsidRDefault="00D227FE" w:rsidP="00D8468D">
      <w:pPr>
        <w:jc w:val="center"/>
      </w:pPr>
      <w:r w:rsidRPr="003D6A03">
        <w:t>PAR</w:t>
      </w:r>
    </w:p>
    <w:p w:rsidR="00D227FE" w:rsidRPr="003D6A03" w:rsidRDefault="00D227FE" w:rsidP="00D8468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AFOUN Mohamed</w:t>
      </w:r>
    </w:p>
    <w:p w:rsidR="00D227FE" w:rsidRDefault="00D227FE" w:rsidP="00D8468D">
      <w:pPr>
        <w:rPr>
          <w:sz w:val="16"/>
          <w:szCs w:val="16"/>
        </w:rPr>
      </w:pPr>
    </w:p>
    <w:p w:rsidR="00D227FE" w:rsidRDefault="00D227FE" w:rsidP="00D8468D">
      <w:pPr>
        <w:rPr>
          <w:sz w:val="16"/>
          <w:szCs w:val="16"/>
        </w:rPr>
      </w:pPr>
    </w:p>
    <w:p w:rsidR="00D227FE" w:rsidRDefault="00D227FE" w:rsidP="00D8468D">
      <w:pPr>
        <w:rPr>
          <w:sz w:val="16"/>
          <w:szCs w:val="16"/>
        </w:rPr>
      </w:pPr>
      <w:r>
        <w:rPr>
          <w:noProof/>
        </w:rPr>
        <w:pict>
          <v:rect id="_x0000_s1027" style="position:absolute;margin-left:2.75pt;margin-top:4.15pt;width:454.15pt;height:83.85pt;z-index:-251657216"/>
        </w:pict>
      </w:r>
    </w:p>
    <w:p w:rsidR="00D227FE" w:rsidRDefault="00D227FE" w:rsidP="00D8468D">
      <w:pPr>
        <w:rPr>
          <w:sz w:val="16"/>
          <w:szCs w:val="16"/>
        </w:rPr>
      </w:pPr>
    </w:p>
    <w:p w:rsidR="00D227FE" w:rsidRPr="00802EE5" w:rsidRDefault="00D227FE" w:rsidP="00D8468D">
      <w:pPr>
        <w:ind w:left="567" w:right="284"/>
        <w:jc w:val="center"/>
        <w:rPr>
          <w:b/>
          <w:smallCaps/>
          <w:sz w:val="32"/>
          <w:szCs w:val="32"/>
        </w:rPr>
      </w:pPr>
      <w:r w:rsidRPr="00802EE5">
        <w:rPr>
          <w:b/>
          <w:smallCaps/>
          <w:sz w:val="32"/>
          <w:szCs w:val="32"/>
        </w:rPr>
        <w:t>Intermodalité et systèmes de transport durables. </w:t>
      </w:r>
    </w:p>
    <w:p w:rsidR="00D227FE" w:rsidRPr="00802EE5" w:rsidRDefault="00D227FE" w:rsidP="00D8468D">
      <w:pPr>
        <w:ind w:left="567" w:right="284"/>
        <w:jc w:val="center"/>
        <w:rPr>
          <w:b/>
          <w:smallCaps/>
          <w:sz w:val="32"/>
          <w:szCs w:val="32"/>
        </w:rPr>
      </w:pPr>
      <w:r w:rsidRPr="00802EE5">
        <w:rPr>
          <w:b/>
          <w:smallCaps/>
          <w:sz w:val="32"/>
          <w:szCs w:val="32"/>
        </w:rPr>
        <w:t xml:space="preserve">-Cas de </w:t>
      </w:r>
      <w:smartTag w:uri="urn:schemas-microsoft-com:office:smarttags" w:element="PersonName">
        <w:smartTagPr>
          <w:attr w:name="ProductID" w:val="LA WILAYA DE"/>
        </w:smartTagPr>
        <w:r w:rsidRPr="00802EE5">
          <w:rPr>
            <w:b/>
            <w:smallCaps/>
            <w:sz w:val="32"/>
            <w:szCs w:val="32"/>
          </w:rPr>
          <w:t>la wilaya de</w:t>
        </w:r>
      </w:smartTag>
      <w:r w:rsidRPr="00802EE5">
        <w:rPr>
          <w:b/>
          <w:smallCaps/>
          <w:sz w:val="32"/>
          <w:szCs w:val="32"/>
        </w:rPr>
        <w:t xml:space="preserve"> M</w:t>
      </w:r>
      <w:r>
        <w:rPr>
          <w:b/>
          <w:smallCaps/>
          <w:sz w:val="32"/>
          <w:szCs w:val="32"/>
        </w:rPr>
        <w:t>ostaganem</w:t>
      </w:r>
      <w:r w:rsidRPr="00802EE5">
        <w:rPr>
          <w:b/>
          <w:smallCaps/>
          <w:sz w:val="32"/>
          <w:szCs w:val="32"/>
        </w:rPr>
        <w:t>-</w:t>
      </w:r>
    </w:p>
    <w:p w:rsidR="00D227FE" w:rsidRDefault="00D227FE" w:rsidP="00D8468D">
      <w:pPr>
        <w:rPr>
          <w:sz w:val="16"/>
          <w:szCs w:val="16"/>
        </w:rPr>
      </w:pPr>
    </w:p>
    <w:p w:rsidR="00D227FE" w:rsidRDefault="00D227FE" w:rsidP="00D8468D">
      <w:pPr>
        <w:rPr>
          <w:sz w:val="16"/>
          <w:szCs w:val="16"/>
        </w:rPr>
      </w:pPr>
    </w:p>
    <w:p w:rsidR="00D227FE" w:rsidRDefault="00D227FE" w:rsidP="00D8468D">
      <w:pPr>
        <w:rPr>
          <w:sz w:val="16"/>
          <w:szCs w:val="16"/>
        </w:rPr>
      </w:pPr>
    </w:p>
    <w:p w:rsidR="00D227FE" w:rsidRDefault="00D227FE" w:rsidP="00D8468D">
      <w:pPr>
        <w:rPr>
          <w:sz w:val="16"/>
          <w:szCs w:val="16"/>
        </w:rPr>
      </w:pPr>
    </w:p>
    <w:p w:rsidR="00D227FE" w:rsidRDefault="00D227FE" w:rsidP="00D8468D"/>
    <w:p w:rsidR="00D227FE" w:rsidRPr="003D6A03" w:rsidRDefault="00D227FE" w:rsidP="00D8468D"/>
    <w:p w:rsidR="00D227FE" w:rsidRPr="003D6A03" w:rsidRDefault="00D227FE" w:rsidP="00D8468D">
      <w:r w:rsidRPr="003D6A03">
        <w:t xml:space="preserve">SOUTENU LE : </w:t>
      </w:r>
      <w:r>
        <w:t xml:space="preserve">07 Juillet 2011 </w:t>
      </w:r>
      <w:r w:rsidRPr="003D6A03">
        <w:t xml:space="preserve"> DEVANT LE JURY COMPOSE DE :</w:t>
      </w:r>
    </w:p>
    <w:p w:rsidR="00D227FE" w:rsidRPr="003D6A03" w:rsidRDefault="00D227FE" w:rsidP="00D8468D"/>
    <w:p w:rsidR="00D227FE" w:rsidRPr="00E44ACE" w:rsidRDefault="00D227FE" w:rsidP="00D8468D">
      <w:pPr>
        <w:spacing w:before="120"/>
        <w:ind w:right="-425"/>
        <w:rPr>
          <w:lang w:val="en-GB"/>
        </w:rPr>
      </w:pPr>
      <w:r w:rsidRPr="00E44ACE">
        <w:rPr>
          <w:lang w:val="en-GB"/>
        </w:rPr>
        <w:t xml:space="preserve">PRESIDENT </w:t>
      </w:r>
      <w:r w:rsidRPr="00E44ACE">
        <w:rPr>
          <w:lang w:val="en-GB"/>
        </w:rPr>
        <w:tab/>
      </w:r>
      <w:r w:rsidRPr="00E44ACE">
        <w:rPr>
          <w:lang w:val="en-GB"/>
        </w:rPr>
        <w:tab/>
        <w:t>- HIMOURI Slimane</w:t>
      </w:r>
      <w:r w:rsidRPr="00E44ACE">
        <w:rPr>
          <w:lang w:val="en-GB"/>
        </w:rPr>
        <w:tab/>
      </w:r>
      <w:r w:rsidRPr="00E44ACE">
        <w:rPr>
          <w:lang w:val="en-GB"/>
        </w:rPr>
        <w:tab/>
      </w:r>
      <w:r w:rsidRPr="00E44ACE">
        <w:rPr>
          <w:lang w:val="en-GB"/>
        </w:rPr>
        <w:tab/>
        <w:t>MCA – U.A.B Mostaganem</w:t>
      </w:r>
    </w:p>
    <w:p w:rsidR="00D227FE" w:rsidRPr="00E44ACE" w:rsidRDefault="00D227FE" w:rsidP="00D8468D">
      <w:pPr>
        <w:spacing w:before="120"/>
        <w:ind w:right="-425"/>
        <w:rPr>
          <w:lang w:val="en-GB"/>
        </w:rPr>
      </w:pPr>
    </w:p>
    <w:p w:rsidR="00D227FE" w:rsidRDefault="00D227FE" w:rsidP="00D8468D">
      <w:pPr>
        <w:spacing w:before="120"/>
        <w:ind w:right="-425"/>
      </w:pPr>
      <w:r w:rsidRPr="003D6A03">
        <w:t>EXAMINATEURS</w:t>
      </w:r>
      <w:r w:rsidRPr="003D6A03">
        <w:tab/>
      </w:r>
    </w:p>
    <w:p w:rsidR="00D227FE" w:rsidRPr="003D6A03" w:rsidRDefault="00D227FE" w:rsidP="00D8468D">
      <w:pPr>
        <w:spacing w:before="120"/>
        <w:ind w:left="1416" w:right="-425" w:firstLine="708"/>
      </w:pPr>
      <w:r w:rsidRPr="003D6A03">
        <w:t>-</w:t>
      </w:r>
      <w:r>
        <w:t xml:space="preserve">  BRAHIMI Kouider</w:t>
      </w:r>
      <w:r>
        <w:tab/>
      </w:r>
      <w:r>
        <w:tab/>
      </w:r>
      <w:r>
        <w:tab/>
        <w:t>Pr – U.S.T.Oran</w:t>
      </w:r>
    </w:p>
    <w:p w:rsidR="00D227FE" w:rsidRPr="00525A30" w:rsidRDefault="00D227FE" w:rsidP="00D8468D">
      <w:pPr>
        <w:spacing w:before="120"/>
        <w:ind w:right="-425"/>
      </w:pPr>
      <w:r w:rsidRPr="003D6A03">
        <w:tab/>
      </w:r>
      <w:r w:rsidRPr="003D6A03">
        <w:tab/>
      </w:r>
      <w:r>
        <w:tab/>
      </w:r>
      <w:r w:rsidRPr="00525A30">
        <w:t>-  BOUMEDIENE Ahmed</w:t>
      </w:r>
      <w:r w:rsidRPr="00525A30">
        <w:tab/>
      </w:r>
      <w:r w:rsidRPr="00525A30">
        <w:tab/>
        <w:t>MCA – U.S.T.Oran</w:t>
      </w:r>
    </w:p>
    <w:p w:rsidR="00D227FE" w:rsidRDefault="00D227FE" w:rsidP="00D8468D">
      <w:pPr>
        <w:spacing w:before="120"/>
        <w:ind w:right="-425"/>
      </w:pPr>
    </w:p>
    <w:p w:rsidR="00D227FE" w:rsidRDefault="00D227FE" w:rsidP="00D8468D">
      <w:pPr>
        <w:spacing w:before="120"/>
        <w:ind w:right="-425"/>
        <w:rPr>
          <w:rFonts w:ascii="Cambria" w:hAnsi="Cambria"/>
          <w:b/>
          <w:bCs/>
          <w:i/>
          <w:iCs/>
          <w:sz w:val="28"/>
          <w:szCs w:val="28"/>
        </w:rPr>
      </w:pPr>
      <w:r w:rsidRPr="003D6A03">
        <w:t>RAPPORTEUR</w:t>
      </w:r>
      <w:r w:rsidRPr="003D6A03">
        <w:tab/>
        <w:t xml:space="preserve">- </w:t>
      </w:r>
      <w:r>
        <w:t xml:space="preserve"> KADI Sid Mahi Lamine</w:t>
      </w:r>
      <w:r>
        <w:tab/>
      </w:r>
      <w:r w:rsidRPr="003D6A03">
        <w:tab/>
      </w:r>
      <w:r w:rsidRPr="005220B8">
        <w:t>MCA – U.A.B Mostaganem</w:t>
      </w:r>
    </w:p>
    <w:p w:rsidR="00D227FE" w:rsidRDefault="00D227FE"/>
    <w:sectPr w:rsidR="00D227FE" w:rsidSect="003E014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8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468D"/>
    <w:rsid w:val="002C4CBB"/>
    <w:rsid w:val="002E11DC"/>
    <w:rsid w:val="003D6A03"/>
    <w:rsid w:val="003E014F"/>
    <w:rsid w:val="00501616"/>
    <w:rsid w:val="005220B8"/>
    <w:rsid w:val="00525A30"/>
    <w:rsid w:val="007213D9"/>
    <w:rsid w:val="007B726E"/>
    <w:rsid w:val="00802EE5"/>
    <w:rsid w:val="00962BB6"/>
    <w:rsid w:val="00BB51CA"/>
    <w:rsid w:val="00C15F49"/>
    <w:rsid w:val="00D227FE"/>
    <w:rsid w:val="00D8468D"/>
    <w:rsid w:val="00E2509C"/>
    <w:rsid w:val="00E44ACE"/>
    <w:rsid w:val="00E920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sz w:val="22"/>
        <w:szCs w:val="22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468D"/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Pr>
      <w:rFonts w:ascii="Tahoma" w:eastAsia="Calibr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4302"/>
    <w:rPr>
      <w:rFonts w:ascii="Times New Roman" w:eastAsia="Times New Roman" w:hAnsi="Times New Roman" w:cs="Times New Roman"/>
      <w:sz w:val="0"/>
      <w:szCs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51</TotalTime>
  <Pages>1</Pages>
  <Words>107</Words>
  <Characters>593</Characters>
  <Application>Microsoft Office Outlook</Application>
  <DocSecurity>0</DocSecurity>
  <Lines>0</Lines>
  <Paragraphs>0</Paragraphs>
  <ScaleCrop>false</ScaleCrop>
  <Company>SERVICES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PC27</dc:creator>
  <cp:keywords/>
  <dc:description/>
  <cp:lastModifiedBy>3D INFO</cp:lastModifiedBy>
  <cp:revision>3</cp:revision>
  <cp:lastPrinted>2011-07-04T16:38:00Z</cp:lastPrinted>
  <dcterms:created xsi:type="dcterms:W3CDTF">2011-06-14T22:40:00Z</dcterms:created>
  <dcterms:modified xsi:type="dcterms:W3CDTF">2011-07-04T17:24:00Z</dcterms:modified>
</cp:coreProperties>
</file>